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:rsidR="00D676B1" w:rsidRDefault="00FA6276" w:rsidP="00D676B1">
      <w:pPr>
        <w:jc w:val="both"/>
        <w:rPr>
          <w:rFonts w:ascii="Arial" w:hAnsi="Arial" w:cs="Arial"/>
          <w:sz w:val="22"/>
          <w:szCs w:val="22"/>
        </w:rPr>
      </w:pPr>
      <w:r w:rsidRPr="005F0710">
        <w:rPr>
          <w:rFonts w:ascii="Arial" w:hAnsi="Arial" w:cs="Arial"/>
          <w:sz w:val="22"/>
          <w:szCs w:val="22"/>
        </w:rPr>
        <w:t>Ponudnik:</w:t>
      </w:r>
      <w:r w:rsidRPr="005F0710">
        <w:rPr>
          <w:rFonts w:ascii="Arial" w:hAnsi="Arial" w:cs="Arial"/>
          <w:sz w:val="22"/>
          <w:szCs w:val="22"/>
        </w:rPr>
        <w:tab/>
      </w:r>
      <w:r w:rsidR="00D676B1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D676B1" w:rsidRDefault="00D676B1" w:rsidP="00D676B1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D676B1" w:rsidRDefault="00D676B1" w:rsidP="00D676B1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ki ga zastopa ___________________________________________________</w:t>
      </w:r>
    </w:p>
    <w:p w:rsidR="00D676B1" w:rsidRDefault="00D676B1" w:rsidP="00D676B1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 _____________________________________________________</w:t>
      </w:r>
    </w:p>
    <w:p w:rsidR="00D676B1" w:rsidRDefault="00D676B1" w:rsidP="00D676B1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številka:_________________________________________________</w:t>
      </w:r>
    </w:p>
    <w:p w:rsidR="00FA6276" w:rsidRDefault="00FA6276" w:rsidP="00D676B1">
      <w:pPr>
        <w:tabs>
          <w:tab w:val="left" w:pos="1254"/>
        </w:tabs>
        <w:rPr>
          <w:rFonts w:ascii="Arial" w:hAnsi="Arial" w:cs="Arial"/>
          <w:sz w:val="22"/>
          <w:szCs w:val="22"/>
        </w:rPr>
      </w:pPr>
    </w:p>
    <w:p w:rsid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:rsidR="005F0710" w:rsidRP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:rsidR="00FA6276" w:rsidRPr="00CC3958" w:rsidRDefault="00FA6276" w:rsidP="00FA6276">
      <w:pPr>
        <w:jc w:val="center"/>
        <w:rPr>
          <w:rFonts w:cs="Arial"/>
        </w:rPr>
      </w:pPr>
    </w:p>
    <w:p w:rsidR="00FA6276" w:rsidRPr="00CC3958" w:rsidRDefault="00607006" w:rsidP="00FA6276">
      <w:pPr>
        <w:pStyle w:val="Telobesedila3"/>
        <w:spacing w:after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POOBLASTILO</w:t>
      </w:r>
      <w:r w:rsidR="00FA6276">
        <w:rPr>
          <w:rFonts w:cs="Arial"/>
          <w:b/>
          <w:sz w:val="24"/>
          <w:szCs w:val="24"/>
        </w:rPr>
        <w:t xml:space="preserve"> PONUDNIKA</w:t>
      </w:r>
    </w:p>
    <w:p w:rsidR="00FA6276" w:rsidRPr="00CC3958" w:rsidRDefault="00FA6276" w:rsidP="00FA6276">
      <w:pPr>
        <w:pStyle w:val="Telobesedila3"/>
        <w:spacing w:after="0"/>
        <w:jc w:val="center"/>
        <w:rPr>
          <w:rFonts w:cs="Arial"/>
          <w:b/>
          <w:sz w:val="24"/>
          <w:szCs w:val="24"/>
        </w:rPr>
      </w:pPr>
      <w:r w:rsidRPr="00CC3958">
        <w:rPr>
          <w:rFonts w:cs="Arial"/>
          <w:b/>
          <w:sz w:val="24"/>
          <w:szCs w:val="24"/>
        </w:rPr>
        <w:t>za pridobitev podatkov</w:t>
      </w:r>
      <w:r>
        <w:rPr>
          <w:rFonts w:cs="Arial"/>
          <w:b/>
          <w:sz w:val="24"/>
          <w:szCs w:val="24"/>
        </w:rPr>
        <w:t xml:space="preserve"> </w:t>
      </w:r>
    </w:p>
    <w:p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5F0710">
        <w:rPr>
          <w:rFonts w:ascii="Arial" w:hAnsi="Arial" w:cs="Arial"/>
          <w:i w:val="0"/>
          <w:sz w:val="22"/>
          <w:szCs w:val="22"/>
        </w:rPr>
        <w:t xml:space="preserve">Podpisani </w:t>
      </w:r>
      <w:r w:rsidR="00951A20">
        <w:rPr>
          <w:rFonts w:ascii="Arial" w:hAnsi="Arial" w:cs="Arial"/>
          <w:i w:val="0"/>
          <w:sz w:val="22"/>
          <w:szCs w:val="22"/>
        </w:rPr>
        <w:t>pooblaščamo Zavod</w:t>
      </w:r>
      <w:r w:rsidRPr="005F0710">
        <w:rPr>
          <w:rFonts w:ascii="Arial" w:hAnsi="Arial" w:cs="Arial"/>
          <w:i w:val="0"/>
          <w:sz w:val="22"/>
          <w:szCs w:val="22"/>
        </w:rPr>
        <w:t xml:space="preserve"> Republike Slovenije za blagovne rezerve, Dunajska 106, 1000 Ljubljana, matična številka: 5022959, ID št. za DDV: SI34375848, da za namene objavljenega javnega naročila za dobavo</w:t>
      </w:r>
      <w:r w:rsidR="00AE261B">
        <w:rPr>
          <w:rFonts w:ascii="Arial" w:hAnsi="Arial" w:cs="Arial"/>
          <w:i w:val="0"/>
          <w:sz w:val="22"/>
          <w:szCs w:val="22"/>
        </w:rPr>
        <w:t xml:space="preserve">, skladiščenje in obnavljanje cepiv in esencialnih </w:t>
      </w:r>
      <w:r w:rsidR="005F0710">
        <w:rPr>
          <w:rFonts w:ascii="Arial" w:hAnsi="Arial" w:cs="Arial"/>
          <w:i w:val="0"/>
          <w:sz w:val="22"/>
          <w:szCs w:val="22"/>
        </w:rPr>
        <w:t xml:space="preserve">zdravil za uporabo v </w:t>
      </w:r>
      <w:r w:rsidR="00AE261B">
        <w:rPr>
          <w:rFonts w:ascii="Arial" w:hAnsi="Arial" w:cs="Arial"/>
          <w:i w:val="0"/>
          <w:sz w:val="22"/>
          <w:szCs w:val="22"/>
        </w:rPr>
        <w:t xml:space="preserve">humani </w:t>
      </w:r>
      <w:r w:rsidR="005F0710">
        <w:rPr>
          <w:rFonts w:ascii="Arial" w:hAnsi="Arial" w:cs="Arial"/>
          <w:i w:val="0"/>
          <w:sz w:val="22"/>
          <w:szCs w:val="22"/>
        </w:rPr>
        <w:t>medicini</w:t>
      </w:r>
      <w:r w:rsidRPr="005F0710">
        <w:rPr>
          <w:rFonts w:ascii="Arial" w:hAnsi="Arial" w:cs="Arial"/>
          <w:i w:val="0"/>
          <w:sz w:val="22"/>
          <w:szCs w:val="22"/>
        </w:rPr>
        <w:t xml:space="preserve"> na portalu javnih naročil z dne ___________, oznaka JN ______________ in/ali v Dodatku k Uradnemu listu EU, z dne ___________, št. _________________ pridobi podatke iz uradnih evidenc državnih organov, organov lokalnih skupnosti in nosilcev javnega pooblastila za nas, kot ponudnika.</w:t>
      </w:r>
    </w:p>
    <w:p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:rsidR="00FA6276" w:rsidRPr="005F0710" w:rsidRDefault="00FA6276" w:rsidP="007A38FA">
      <w:pPr>
        <w:ind w:left="35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4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7A38FA" w:rsidRPr="005F0710" w:rsidTr="007A38FA"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:rsidR="007A38FA" w:rsidRPr="005F0710" w:rsidRDefault="007A38FA" w:rsidP="00D676B1">
            <w:pPr>
              <w:pStyle w:val="Pripombabesedilo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 xml:space="preserve">lastnoročni ali elektronski </w:t>
            </w:r>
            <w:r w:rsidRPr="005F0710">
              <w:rPr>
                <w:rFonts w:ascii="Arial" w:hAnsi="Arial" w:cs="Arial"/>
                <w:i w:val="0"/>
                <w:sz w:val="22"/>
                <w:szCs w:val="22"/>
              </w:rPr>
              <w:t>podpis ponudnika</w:t>
            </w:r>
          </w:p>
        </w:tc>
      </w:tr>
    </w:tbl>
    <w:p w:rsidR="00FA6276" w:rsidRPr="005F0710" w:rsidRDefault="00FA6276" w:rsidP="007A38FA">
      <w:pPr>
        <w:pStyle w:val="Pripombabesedilo"/>
        <w:ind w:left="3540"/>
        <w:rPr>
          <w:rFonts w:ascii="Arial" w:hAnsi="Arial" w:cs="Arial"/>
          <w:i w:val="0"/>
          <w:sz w:val="22"/>
          <w:szCs w:val="22"/>
        </w:rPr>
      </w:pPr>
    </w:p>
    <w:p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:rsidR="005120EC" w:rsidRDefault="005120EC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  <w:bookmarkStart w:id="0" w:name="_GoBack"/>
      <w:bookmarkEnd w:id="0"/>
    </w:p>
    <w:sectPr w:rsidR="005120EC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DC7A16" w:rsidRDefault="00DC7A16" w:rsidP="002618E0">
          <w:pPr>
            <w:rPr>
              <w:rFonts w:ascii="Arial" w:hAnsi="Arial" w:cs="Arial"/>
              <w:noProof/>
              <w:sz w:val="22"/>
              <w:szCs w:val="22"/>
            </w:rPr>
          </w:pPr>
          <w:r w:rsidRPr="00DC7A16">
            <w:rPr>
              <w:rFonts w:ascii="Arial" w:hAnsi="Arial" w:cs="Arial"/>
              <w:noProof/>
              <w:sz w:val="22"/>
              <w:szCs w:val="22"/>
            </w:rPr>
            <w:t>JN 2018 - 268</w:t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370866" w:rsidRPr="00C0552D" w:rsidRDefault="00607006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>
            <w:rPr>
              <w:rFonts w:ascii="Arial" w:hAnsi="Arial" w:cs="Arial"/>
              <w:color w:val="000000"/>
              <w:spacing w:val="-2"/>
              <w:sz w:val="20"/>
              <w:szCs w:val="20"/>
            </w:rPr>
            <w:t>Pooblastilo ponudnika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370866" w:rsidP="0090677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A38FA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676B1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765B754F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B311B3-17A0-4217-A22A-53353BF0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9</TotalTime>
  <Pages>1</Pages>
  <Words>103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7</cp:revision>
  <cp:lastPrinted>2016-09-02T10:46:00Z</cp:lastPrinted>
  <dcterms:created xsi:type="dcterms:W3CDTF">2018-09-27T10:23:00Z</dcterms:created>
  <dcterms:modified xsi:type="dcterms:W3CDTF">2018-10-05T05:42:00Z</dcterms:modified>
</cp:coreProperties>
</file>