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14:paraId="0EB7A573" w14:textId="77777777" w:rsidTr="005C1386">
        <w:tc>
          <w:tcPr>
            <w:tcW w:w="4039" w:type="dxa"/>
            <w:hideMark/>
          </w:tcPr>
          <w:p w14:paraId="59F86422" w14:textId="77777777" w:rsidR="00303960" w:rsidRDefault="00303960" w:rsidP="003C63B7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Default="00303960" w:rsidP="003C63B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57373939" w:rsidR="00303960" w:rsidRDefault="00303960" w:rsidP="003C63B7">
            <w:pPr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OBR</w:t>
            </w:r>
            <w:r w:rsidR="002C64E4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961176">
              <w:rPr>
                <w:rFonts w:cs="Arial"/>
                <w:sz w:val="16"/>
                <w:szCs w:val="16"/>
              </w:rPr>
              <w:t>4</w:t>
            </w:r>
          </w:p>
        </w:tc>
      </w:tr>
    </w:tbl>
    <w:p w14:paraId="7C15D0BF" w14:textId="096DE857" w:rsidR="00210DC5" w:rsidRPr="001246EE" w:rsidRDefault="00210DC5" w:rsidP="00210DC5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3040-000</w:t>
      </w:r>
      <w:r w:rsidR="00533B6C">
        <w:rPr>
          <w:rFonts w:ascii="Arial" w:hAnsi="Arial" w:cs="Arial"/>
          <w:sz w:val="20"/>
          <w:szCs w:val="20"/>
        </w:rPr>
        <w:t>3</w:t>
      </w:r>
      <w:r w:rsidRPr="001246EE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6BF61F07" w14:textId="69D9BEFD" w:rsidR="00210DC5" w:rsidRPr="001246EE" w:rsidRDefault="00210DC5" w:rsidP="00210DC5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4-</w:t>
      </w:r>
      <w:r w:rsidR="0088660C">
        <w:rPr>
          <w:rFonts w:ascii="Arial" w:hAnsi="Arial" w:cs="Arial"/>
          <w:sz w:val="20"/>
          <w:szCs w:val="20"/>
        </w:rPr>
        <w:t>06</w:t>
      </w:r>
      <w:r w:rsidR="00533B6C">
        <w:rPr>
          <w:rFonts w:ascii="Arial" w:hAnsi="Arial" w:cs="Arial"/>
          <w:sz w:val="20"/>
          <w:szCs w:val="20"/>
        </w:rPr>
        <w:t>6</w:t>
      </w:r>
    </w:p>
    <w:p w14:paraId="57A44CC7" w14:textId="77777777" w:rsidR="00AD23DF" w:rsidRPr="005C140C" w:rsidRDefault="00AD23DF" w:rsidP="00F47817">
      <w:pPr>
        <w:rPr>
          <w:rFonts w:ascii="Arial" w:hAnsi="Arial" w:cs="Arial"/>
          <w:sz w:val="20"/>
          <w:szCs w:val="20"/>
        </w:rPr>
      </w:pPr>
    </w:p>
    <w:p w14:paraId="1DE5676D" w14:textId="7711B22A" w:rsidR="00FE7368" w:rsidRDefault="00200576" w:rsidP="00F47817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4FAEFD82" w14:textId="49CA9B82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0CEDA80A" w14:textId="77777777" w:rsidR="00A452D7" w:rsidRDefault="00A452D7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bookmarkStart w:id="0" w:name="_Hlk119656075"/>
    </w:p>
    <w:p w14:paraId="773A8D10" w14:textId="30B78ECA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</w:t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564430B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4258C731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Pr="002D6C9B">
        <w:rPr>
          <w:rFonts w:ascii="Arial" w:hAnsi="Arial" w:cs="Arial"/>
          <w:color w:val="2C2C2C"/>
          <w:sz w:val="22"/>
          <w:szCs w:val="22"/>
          <w:u w:val="single"/>
        </w:rPr>
        <w:t>_________________________</w:t>
      </w:r>
      <w:r w:rsidR="00AF3538">
        <w:rPr>
          <w:rFonts w:ascii="Arial" w:hAnsi="Arial" w:cs="Arial"/>
          <w:color w:val="2C2C2C"/>
          <w:sz w:val="22"/>
          <w:szCs w:val="22"/>
          <w:u w:val="single"/>
        </w:rPr>
        <w:tab/>
      </w:r>
    </w:p>
    <w:bookmarkEnd w:id="0"/>
    <w:p w14:paraId="6750D7F7" w14:textId="77777777" w:rsidR="0082093D" w:rsidRPr="002E70B5" w:rsidRDefault="0082093D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77F119E6" w:rsidR="00200576" w:rsidRP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 w:rsidR="00AD23DF">
        <w:rPr>
          <w:rFonts w:ascii="Arial" w:hAnsi="Arial" w:cs="Arial"/>
          <w:sz w:val="22"/>
          <w:szCs w:val="22"/>
        </w:rPr>
        <w:t xml:space="preserve">javno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533B6C">
        <w:rPr>
          <w:rFonts w:ascii="Arial" w:hAnsi="Arial" w:cs="Arial"/>
          <w:sz w:val="22"/>
          <w:szCs w:val="22"/>
        </w:rPr>
        <w:t>dizelskega goriva</w:t>
      </w:r>
      <w:r w:rsidR="00005618">
        <w:rPr>
          <w:rFonts w:ascii="Arial" w:hAnsi="Arial" w:cs="Arial"/>
          <w:sz w:val="22"/>
          <w:szCs w:val="22"/>
        </w:rPr>
        <w:t xml:space="preserve"> </w:t>
      </w:r>
      <w:r w:rsidRPr="00200576">
        <w:rPr>
          <w:rFonts w:ascii="Arial" w:hAnsi="Arial" w:cs="Arial"/>
          <w:sz w:val="22"/>
          <w:szCs w:val="22"/>
        </w:rPr>
        <w:t>in prilagamo našo ponudbeno dokumentacijo v skladu z navodili za izdelavo ponudbe.</w:t>
      </w:r>
    </w:p>
    <w:p w14:paraId="5159D368" w14:textId="04565A50" w:rsidR="00E32855" w:rsidRPr="00200576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D5EC4B7" w14:textId="4E490A63" w:rsidR="00200576" w:rsidRDefault="00200576" w:rsidP="005C1386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bookmarkStart w:id="1" w:name="_Hlk119495542"/>
      <w:r w:rsidR="004D1C30">
        <w:rPr>
          <w:rFonts w:ascii="Arial" w:hAnsi="Arial" w:cs="Arial"/>
          <w:sz w:val="22"/>
          <w:szCs w:val="22"/>
        </w:rPr>
        <w:t xml:space="preserve">ca. </w:t>
      </w:r>
      <w:bookmarkStart w:id="2" w:name="_GoBack"/>
      <w:bookmarkEnd w:id="2"/>
      <w:r w:rsidR="00B11C89">
        <w:rPr>
          <w:rFonts w:ascii="Arial" w:hAnsi="Arial" w:cs="Arial"/>
          <w:sz w:val="22"/>
          <w:szCs w:val="22"/>
        </w:rPr>
        <w:t>1.000 m</w:t>
      </w:r>
      <w:r w:rsidR="00B11C89">
        <w:rPr>
          <w:rFonts w:ascii="Arial" w:hAnsi="Arial" w:cs="Arial"/>
          <w:sz w:val="22"/>
          <w:szCs w:val="22"/>
          <w:vertAlign w:val="superscript"/>
        </w:rPr>
        <w:t>3</w:t>
      </w:r>
      <w:r w:rsidR="00B11C89">
        <w:rPr>
          <w:rFonts w:ascii="Arial" w:hAnsi="Arial" w:cs="Arial"/>
          <w:sz w:val="22"/>
          <w:szCs w:val="22"/>
        </w:rPr>
        <w:t xml:space="preserve"> </w:t>
      </w:r>
      <w:r w:rsidR="00533B6C">
        <w:rPr>
          <w:rFonts w:ascii="Arial" w:hAnsi="Arial" w:cs="Arial"/>
          <w:sz w:val="22"/>
          <w:szCs w:val="22"/>
        </w:rPr>
        <w:t>dizelskega goriva, kakovosti skladno s standardom SIST EN 590, zimske kakovosti</w:t>
      </w:r>
      <w:r w:rsidR="00005618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r w:rsidR="00533B6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533B6C" w:rsidRPr="00A71067">
        <w:rPr>
          <w:rFonts w:ascii="Arial" w:hAnsi="Arial" w:cs="Arial"/>
          <w:sz w:val="22"/>
          <w:szCs w:val="22"/>
        </w:rPr>
        <w:t xml:space="preserve">skladiščen </w:t>
      </w:r>
      <w:r w:rsidR="00533B6C" w:rsidRPr="001170FA">
        <w:rPr>
          <w:rFonts w:ascii="Arial" w:hAnsi="Arial" w:cs="Arial"/>
          <w:sz w:val="22"/>
        </w:rPr>
        <w:t xml:space="preserve">pri podjetju Petrol, </w:t>
      </w:r>
      <w:proofErr w:type="spellStart"/>
      <w:r w:rsidR="00533B6C" w:rsidRPr="001170FA">
        <w:rPr>
          <w:rFonts w:ascii="Arial" w:hAnsi="Arial" w:cs="Arial"/>
          <w:sz w:val="22"/>
        </w:rPr>
        <w:t>d.d</w:t>
      </w:r>
      <w:proofErr w:type="spellEnd"/>
      <w:r w:rsidR="00533B6C" w:rsidRPr="001170FA">
        <w:rPr>
          <w:rFonts w:ascii="Arial" w:hAnsi="Arial" w:cs="Arial"/>
          <w:sz w:val="22"/>
        </w:rPr>
        <w:t xml:space="preserve">., Ljubljana, Dunajska cesta 50, 1000 Ljubljana, na lokaciji Petrol, </w:t>
      </w:r>
      <w:proofErr w:type="spellStart"/>
      <w:r w:rsidR="00533B6C" w:rsidRPr="001170FA">
        <w:rPr>
          <w:rFonts w:ascii="Arial" w:hAnsi="Arial" w:cs="Arial"/>
          <w:sz w:val="22"/>
        </w:rPr>
        <w:t>d.d</w:t>
      </w:r>
      <w:proofErr w:type="spellEnd"/>
      <w:r w:rsidR="00533B6C" w:rsidRPr="001170FA">
        <w:rPr>
          <w:rFonts w:ascii="Arial" w:hAnsi="Arial" w:cs="Arial"/>
          <w:sz w:val="22"/>
        </w:rPr>
        <w:t>., Ljubljana, Skladišče goriv Lendava, Trimlini 1h, 9220 Lendava</w:t>
      </w:r>
      <w:r w:rsidR="00533B6C" w:rsidRPr="000113E9">
        <w:rPr>
          <w:rFonts w:ascii="Arial" w:hAnsi="Arial" w:cs="Arial"/>
          <w:sz w:val="22"/>
        </w:rPr>
        <w:t xml:space="preserve"> (FCA - </w:t>
      </w:r>
      <w:proofErr w:type="spellStart"/>
      <w:r w:rsidR="00533B6C" w:rsidRPr="000113E9">
        <w:rPr>
          <w:rFonts w:ascii="Arial" w:hAnsi="Arial" w:cs="Arial"/>
          <w:sz w:val="22"/>
        </w:rPr>
        <w:t>Incoterms</w:t>
      </w:r>
      <w:proofErr w:type="spellEnd"/>
      <w:r w:rsidR="00533B6C" w:rsidRPr="000113E9">
        <w:rPr>
          <w:rFonts w:ascii="Arial" w:hAnsi="Arial" w:cs="Arial"/>
          <w:sz w:val="22"/>
        </w:rPr>
        <w:t xml:space="preserve"> 20</w:t>
      </w:r>
      <w:r w:rsidR="00533B6C">
        <w:rPr>
          <w:rFonts w:ascii="Arial" w:hAnsi="Arial" w:cs="Arial"/>
          <w:sz w:val="22"/>
        </w:rPr>
        <w:t>2</w:t>
      </w:r>
      <w:r w:rsidR="00533B6C" w:rsidRPr="000113E9">
        <w:rPr>
          <w:rFonts w:ascii="Arial" w:hAnsi="Arial" w:cs="Arial"/>
          <w:sz w:val="22"/>
        </w:rPr>
        <w:t>0)</w:t>
      </w:r>
      <w:bookmarkEnd w:id="1"/>
      <w:r w:rsidR="00533B6C">
        <w:rPr>
          <w:rFonts w:ascii="Arial" w:hAnsi="Arial"/>
          <w:sz w:val="22"/>
        </w:rPr>
        <w:t>.</w:t>
      </w:r>
    </w:p>
    <w:p w14:paraId="78A2EE64" w14:textId="77777777" w:rsidR="005C1386" w:rsidRPr="00200576" w:rsidRDefault="005C1386" w:rsidP="005C1386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56724342" w14:textId="31603D64" w:rsidR="0088660C" w:rsidRPr="0088660C" w:rsidRDefault="00200576" w:rsidP="00A452D7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384A46E2" w14:textId="5780D36F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bookmarkStart w:id="3" w:name="_Hlk152073515"/>
      <w:r>
        <w:rPr>
          <w:rFonts w:ascii="Arial" w:hAnsi="Arial" w:cs="Arial"/>
          <w:sz w:val="22"/>
          <w:szCs w:val="22"/>
        </w:rPr>
        <w:t xml:space="preserve">Odkupna cena za </w:t>
      </w:r>
      <w:r w:rsidR="00533B6C">
        <w:rPr>
          <w:rFonts w:ascii="Arial" w:hAnsi="Arial" w:cs="Arial"/>
          <w:sz w:val="22"/>
          <w:szCs w:val="22"/>
        </w:rPr>
        <w:t>dizelsko gorivo</w:t>
      </w:r>
      <w:r>
        <w:rPr>
          <w:rFonts w:ascii="Arial" w:hAnsi="Arial" w:cs="Arial"/>
          <w:sz w:val="22"/>
          <w:szCs w:val="22"/>
        </w:rPr>
        <w:t xml:space="preserve">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148E27AB" w14:textId="77777777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2C947D40" w14:textId="4EA3C4C5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bookmarkEnd w:id="3"/>
    <w:p w14:paraId="5A26C505" w14:textId="77777777" w:rsidR="00E51DFA" w:rsidRDefault="00E51DFA" w:rsidP="0088660C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4298FE81" w14:textId="541FFF51" w:rsidR="0088660C" w:rsidRDefault="0088660C" w:rsidP="0088660C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0563FE">
        <w:rPr>
          <w:rFonts w:ascii="Arial" w:hAnsi="Arial" w:cs="Arial"/>
          <w:sz w:val="22"/>
          <w:szCs w:val="22"/>
        </w:rPr>
        <w:t>ena mora vsebovati vse stroške (popuste in stroške dobave blaga, špediterske, prevozne, carinske ter vse morebitne druge stroške…), povezane z izvršitvijo tega naročila</w:t>
      </w:r>
      <w:r w:rsidRPr="00A452D7">
        <w:rPr>
          <w:rFonts w:ascii="Arial" w:hAnsi="Arial" w:cs="Arial"/>
          <w:sz w:val="22"/>
          <w:szCs w:val="22"/>
        </w:rPr>
        <w:t xml:space="preserve">. </w:t>
      </w:r>
    </w:p>
    <w:p w14:paraId="02686652" w14:textId="77777777" w:rsidR="0088660C" w:rsidRPr="00A452D7" w:rsidRDefault="0088660C" w:rsidP="0088660C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7A2A07E4" w14:textId="2223E031" w:rsidR="0088660C" w:rsidRDefault="0088660C" w:rsidP="0088660C">
      <w:pPr>
        <w:pStyle w:val="Telobesedila210"/>
        <w:rPr>
          <w:rFonts w:cs="Arial"/>
          <w:color w:val="auto"/>
          <w:sz w:val="22"/>
          <w:szCs w:val="22"/>
        </w:rPr>
      </w:pPr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>
        <w:rPr>
          <w:rFonts w:cs="Arial"/>
          <w:color w:val="auto"/>
          <w:sz w:val="22"/>
          <w:szCs w:val="22"/>
        </w:rPr>
        <w:t xml:space="preserve"> 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Uredbe o zagotavljanju prihrankov energije pri končnih odjemalcih (Ur. l. RS 96/2014 in 158/2020) in o prispevku za spodbujanje proizvodnje električne energije iz soproizvodnje z  visokim izkoristkom in iz obnovljivih virov energije - nakup za nadaljnjo prodajo v skladu z Zakonom o spodbujanju rabe OVE (Ur. l. 121/2021)</w:t>
      </w:r>
      <w:r>
        <w:rPr>
          <w:rFonts w:cs="Arial"/>
          <w:color w:val="auto"/>
          <w:sz w:val="22"/>
          <w:szCs w:val="22"/>
        </w:rPr>
        <w:t xml:space="preserve">, mu </w:t>
      </w:r>
      <w:r w:rsidR="00E51DFA">
        <w:rPr>
          <w:rFonts w:cs="Arial"/>
          <w:color w:val="auto"/>
          <w:sz w:val="22"/>
          <w:szCs w:val="22"/>
        </w:rPr>
        <w:t>prodajalec</w:t>
      </w:r>
      <w:r>
        <w:rPr>
          <w:rFonts w:cs="Arial"/>
          <w:color w:val="auto"/>
          <w:sz w:val="22"/>
          <w:szCs w:val="22"/>
        </w:rPr>
        <w:t xml:space="preserve"> teh dajatev ne bo zaračunal.</w:t>
      </w:r>
    </w:p>
    <w:p w14:paraId="0C3715C1" w14:textId="77777777" w:rsidR="0088660C" w:rsidRPr="00A452D7" w:rsidRDefault="0088660C" w:rsidP="00A452D7">
      <w:pPr>
        <w:pStyle w:val="Telobesedila210"/>
        <w:rPr>
          <w:rFonts w:cs="Arial"/>
          <w:color w:val="auto"/>
          <w:sz w:val="22"/>
          <w:szCs w:val="22"/>
        </w:rPr>
      </w:pPr>
    </w:p>
    <w:p w14:paraId="159A52A6" w14:textId="4484A4A7" w:rsidR="00E32855" w:rsidRPr="00A452D7" w:rsidRDefault="00200576" w:rsidP="00A452D7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OPCIJA PONUDBE</w:t>
      </w:r>
    </w:p>
    <w:p w14:paraId="52164044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74470B81" w14:textId="77777777" w:rsidR="0088660C" w:rsidRPr="00E719D0" w:rsidRDefault="0088660C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E719D0" w14:paraId="3AA0198A" w14:textId="77777777" w:rsidTr="00211374">
        <w:tc>
          <w:tcPr>
            <w:tcW w:w="4111" w:type="dxa"/>
          </w:tcPr>
          <w:p w14:paraId="65709E40" w14:textId="099A14EE" w:rsidR="00FE7368" w:rsidRPr="00A23A04" w:rsidRDefault="00211374" w:rsidP="00A23A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Kraj in datum:</w:t>
            </w:r>
            <w:r w:rsidR="00FE7368" w:rsidRPr="00E719D0">
              <w:rPr>
                <w:rFonts w:ascii="Arial" w:hAnsi="Arial" w:cs="Arial"/>
                <w:color w:val="2C2C2C"/>
                <w:sz w:val="22"/>
                <w:szCs w:val="22"/>
              </w:rPr>
              <w:t xml:space="preserve"> _______________</w:t>
            </w:r>
          </w:p>
        </w:tc>
        <w:tc>
          <w:tcPr>
            <w:tcW w:w="4959" w:type="dxa"/>
          </w:tcPr>
          <w:p w14:paraId="06A769BD" w14:textId="77219C04" w:rsid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F6B3013" w14:textId="77777777" w:rsidR="00A23A04" w:rsidRPr="00E719D0" w:rsidRDefault="00A23A04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14543425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38BC2580" w14:textId="4B58E950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Podpis zakonitega zastopnika</w:t>
            </w:r>
            <w:r>
              <w:rPr>
                <w:rFonts w:ascii="Arial" w:hAnsi="Arial" w:cs="Arial"/>
                <w:sz w:val="22"/>
                <w:szCs w:val="22"/>
              </w:rPr>
              <w:t xml:space="preserve"> in žig</w:t>
            </w:r>
          </w:p>
          <w:p w14:paraId="29E112EF" w14:textId="77777777" w:rsidR="00FE7368" w:rsidRPr="00E719D0" w:rsidRDefault="00FE7368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</w:tc>
      </w:tr>
    </w:tbl>
    <w:p w14:paraId="0E004FBE" w14:textId="194A7AD4" w:rsidR="001A2FF0" w:rsidRPr="00200576" w:rsidRDefault="001A2FF0" w:rsidP="00533B6C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97E5E" w14:textId="77777777" w:rsidR="003C63B7" w:rsidRDefault="003C63B7">
      <w:r>
        <w:separator/>
      </w:r>
    </w:p>
  </w:endnote>
  <w:endnote w:type="continuationSeparator" w:id="0">
    <w:p w14:paraId="6F809AB2" w14:textId="77777777" w:rsidR="003C63B7" w:rsidRDefault="003C63B7">
      <w:r>
        <w:continuationSeparator/>
      </w:r>
    </w:p>
  </w:endnote>
  <w:endnote w:type="continuationNotice" w:id="1">
    <w:p w14:paraId="5E16E4A1" w14:textId="77777777" w:rsidR="00BB3EE4" w:rsidRDefault="00BB3E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EF6CAFE" w:rsidR="003C63B7" w:rsidRPr="00EE6ED9" w:rsidRDefault="003C63B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C63B7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3C63B7" w:rsidRPr="005A785E" w:rsidRDefault="003C63B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6BB24B" w:rsidR="003C63B7" w:rsidRPr="00EE6ED9" w:rsidRDefault="003C63B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C63B7" w:rsidRPr="00FC6CF0" w:rsidRDefault="003C63B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6A01D" w14:textId="77777777" w:rsidR="003C63B7" w:rsidRDefault="003C63B7">
      <w:r>
        <w:separator/>
      </w:r>
    </w:p>
  </w:footnote>
  <w:footnote w:type="continuationSeparator" w:id="0">
    <w:p w14:paraId="103BBA27" w14:textId="77777777" w:rsidR="003C63B7" w:rsidRDefault="003C63B7">
      <w:r>
        <w:continuationSeparator/>
      </w:r>
    </w:p>
  </w:footnote>
  <w:footnote w:type="continuationNotice" w:id="1">
    <w:p w14:paraId="5DB034F8" w14:textId="77777777" w:rsidR="00BB3EE4" w:rsidRDefault="00BB3E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63B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4" w:name="OLE_LINK1"/>
          <w:bookmarkStart w:id="5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C63B7" w:rsidRPr="00A04B00" w:rsidRDefault="003C63B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C63B7" w:rsidRPr="00C0552D" w:rsidRDefault="003C63B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C63B7" w:rsidRPr="00C0552D" w:rsidRDefault="003C63B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C63B7" w:rsidRPr="00A1445A" w:rsidRDefault="003C63B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3C63B7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C63B7" w:rsidRPr="00A1445A" w:rsidRDefault="004D1C3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C63B7" w:rsidRDefault="004D1C3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C63B7" w:rsidRPr="00A1445A" w:rsidRDefault="003C63B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4"/>
    <w:bookmarkEnd w:id="5"/>
  </w:tbl>
  <w:p w14:paraId="04982E0B" w14:textId="77777777" w:rsidR="003C63B7" w:rsidRPr="00FC6CF0" w:rsidRDefault="003C63B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5618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5B62"/>
    <w:rsid w:val="00080C48"/>
    <w:rsid w:val="00095695"/>
    <w:rsid w:val="00096243"/>
    <w:rsid w:val="000966E6"/>
    <w:rsid w:val="00096BE4"/>
    <w:rsid w:val="00097F61"/>
    <w:rsid w:val="000B43BE"/>
    <w:rsid w:val="000B76FF"/>
    <w:rsid w:val="000C1838"/>
    <w:rsid w:val="000C23A5"/>
    <w:rsid w:val="000C4583"/>
    <w:rsid w:val="000D40BA"/>
    <w:rsid w:val="000D76C2"/>
    <w:rsid w:val="000E1875"/>
    <w:rsid w:val="000E41E1"/>
    <w:rsid w:val="000E7050"/>
    <w:rsid w:val="000F3EE4"/>
    <w:rsid w:val="00101B68"/>
    <w:rsid w:val="0010290E"/>
    <w:rsid w:val="00105206"/>
    <w:rsid w:val="001062F6"/>
    <w:rsid w:val="001131D7"/>
    <w:rsid w:val="00114401"/>
    <w:rsid w:val="0012219F"/>
    <w:rsid w:val="0012533E"/>
    <w:rsid w:val="001314C1"/>
    <w:rsid w:val="0013305B"/>
    <w:rsid w:val="001352C1"/>
    <w:rsid w:val="0014021F"/>
    <w:rsid w:val="00155387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0BF4"/>
    <w:rsid w:val="001B6FB2"/>
    <w:rsid w:val="001D16E0"/>
    <w:rsid w:val="001D694D"/>
    <w:rsid w:val="001F6F0F"/>
    <w:rsid w:val="00200576"/>
    <w:rsid w:val="0020233B"/>
    <w:rsid w:val="00210669"/>
    <w:rsid w:val="00210DC5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C64E4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03960"/>
    <w:rsid w:val="00315EE6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C63B7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1C30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3B6C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1386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3C72"/>
    <w:rsid w:val="006F44F5"/>
    <w:rsid w:val="006F481E"/>
    <w:rsid w:val="006F758E"/>
    <w:rsid w:val="007033C0"/>
    <w:rsid w:val="00725DA8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093D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8660C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1473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1176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033"/>
    <w:rsid w:val="009F7784"/>
    <w:rsid w:val="00A018BA"/>
    <w:rsid w:val="00A04B00"/>
    <w:rsid w:val="00A1445A"/>
    <w:rsid w:val="00A20A60"/>
    <w:rsid w:val="00A22650"/>
    <w:rsid w:val="00A23A04"/>
    <w:rsid w:val="00A2587B"/>
    <w:rsid w:val="00A3063E"/>
    <w:rsid w:val="00A33BE0"/>
    <w:rsid w:val="00A452D7"/>
    <w:rsid w:val="00A515E0"/>
    <w:rsid w:val="00A51CE5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1C40"/>
    <w:rsid w:val="00B021F9"/>
    <w:rsid w:val="00B11C8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2EE6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6862"/>
    <w:rsid w:val="00BB3939"/>
    <w:rsid w:val="00BB3EE4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1544"/>
    <w:rsid w:val="00C124CB"/>
    <w:rsid w:val="00C14531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36D65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E7C2E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1DFA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5E4A"/>
    <w:rsid w:val="00F267C9"/>
    <w:rsid w:val="00F27435"/>
    <w:rsid w:val="00F41606"/>
    <w:rsid w:val="00F42EA0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customStyle="1" w:styleId="Telobesedila22">
    <w:name w:val="Telo besedila 22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0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2811A4A-9C5D-4796-9553-D29B0BB96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18B87-8A24-468D-B1C3-2A69F88D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206</TotalTime>
  <Pages>1</Pages>
  <Words>308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2295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44</cp:revision>
  <cp:lastPrinted>2024-01-31T11:14:00Z</cp:lastPrinted>
  <dcterms:created xsi:type="dcterms:W3CDTF">2021-02-12T09:17:00Z</dcterms:created>
  <dcterms:modified xsi:type="dcterms:W3CDTF">2024-01-31T11:15:00Z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